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DAFBD" w14:textId="755AED61" w:rsidR="00B649F7" w:rsidRPr="00B649F7" w:rsidRDefault="00B649F7" w:rsidP="00B649F7">
      <w:pPr>
        <w:widowControl w:val="0"/>
        <w:tabs>
          <w:tab w:val="right" w:pos="9356"/>
        </w:tabs>
        <w:overflowPunct w:val="0"/>
        <w:autoSpaceDE w:val="0"/>
        <w:autoSpaceDN w:val="0"/>
        <w:adjustRightInd w:val="0"/>
        <w:spacing w:after="120" w:line="240" w:lineRule="atLeast"/>
        <w:textAlignment w:val="baseline"/>
        <w:rPr>
          <w:rFonts w:ascii="Arial" w:eastAsia="SimSun" w:hAnsi="Arial" w:cs="Arial"/>
          <w:b/>
          <w:i/>
          <w:sz w:val="22"/>
          <w:lang w:val="de-DE"/>
        </w:rPr>
      </w:pPr>
      <w:bookmarkStart w:id="0" w:name="_Hlk86947736"/>
      <w:r w:rsidRPr="00B649F7">
        <w:rPr>
          <w:rFonts w:eastAsia="MS Mincho"/>
          <w:b/>
          <w:noProof/>
          <w:sz w:val="24"/>
          <w:lang w:val="sv-SE"/>
        </w:rPr>
        <w:t>3GPP TSG SA WG4 #116-e</w:t>
      </w:r>
      <w:bookmarkEnd w:id="0"/>
      <w:r w:rsidRPr="00B649F7">
        <w:rPr>
          <w:rFonts w:ascii="Arial" w:eastAsia="SimSun" w:hAnsi="Arial" w:cs="Arial"/>
          <w:b/>
          <w:i/>
          <w:sz w:val="22"/>
          <w:lang w:val="de-DE"/>
        </w:rPr>
        <w:tab/>
      </w:r>
      <w:r w:rsidRPr="00B649F7">
        <w:rPr>
          <w:rFonts w:ascii="Arial" w:eastAsia="SimSun" w:hAnsi="Arial" w:cs="Arial"/>
          <w:b/>
          <w:i/>
          <w:sz w:val="28"/>
          <w:szCs w:val="28"/>
          <w:lang w:val="de-DE"/>
        </w:rPr>
        <w:t>S4-21150</w:t>
      </w:r>
      <w:r w:rsidR="00CD00DE">
        <w:rPr>
          <w:rFonts w:ascii="Arial" w:eastAsia="SimSun" w:hAnsi="Arial" w:cs="Arial"/>
          <w:b/>
          <w:i/>
          <w:sz w:val="28"/>
          <w:szCs w:val="28"/>
          <w:lang w:val="de-DE"/>
        </w:rPr>
        <w:t>3</w:t>
      </w:r>
    </w:p>
    <w:p w14:paraId="2C0BC93E" w14:textId="77777777" w:rsidR="00B649F7" w:rsidRPr="00B649F7" w:rsidRDefault="00B649F7" w:rsidP="00B649F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/>
          <w:b/>
          <w:noProof/>
          <w:sz w:val="18"/>
          <w:lang w:val="en-US"/>
        </w:rPr>
      </w:pPr>
      <w:bookmarkStart w:id="1" w:name="_Hlk86947765"/>
      <w:bookmarkStart w:id="2" w:name="_Hlk86947766"/>
      <w:r w:rsidRPr="00B649F7">
        <w:rPr>
          <w:rFonts w:ascii="Arial" w:eastAsia="MS Mincho" w:hAnsi="Arial"/>
          <w:b/>
          <w:noProof/>
          <w:sz w:val="24"/>
          <w:lang w:val="en-US"/>
        </w:rPr>
        <w:t>E-meeting, 10-19 November, 2021</w:t>
      </w:r>
      <w:bookmarkEnd w:id="1"/>
      <w:bookmarkEnd w:id="2"/>
    </w:p>
    <w:p w14:paraId="52D4CE2D" w14:textId="64323239" w:rsidR="00D83946" w:rsidRPr="00C0690D" w:rsidRDefault="00B4140D" w:rsidP="00C069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493647">
              <w:rPr>
                <w:b/>
                <w:noProof/>
                <w:sz w:val="32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3C4EA2D0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2B03E3">
              <w:rPr>
                <w:b/>
                <w:bCs/>
                <w:noProof/>
                <w:sz w:val="28"/>
              </w:rPr>
              <w:t>3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D36F95">
              <w:rPr>
                <w:b/>
                <w:bCs/>
                <w:noProof/>
                <w:sz w:val="28"/>
              </w:rPr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4B4ED30E" w:rsidR="001E41F3" w:rsidRPr="004F2C53" w:rsidRDefault="00493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93647">
              <w:rPr>
                <w:b/>
                <w:bCs/>
              </w:rPr>
              <w:t>Configuration files for HDR metrics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6CA55" w:rsidR="001E41F3" w:rsidRDefault="0049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CD0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7131C72B" w:rsidR="001E41F3" w:rsidRDefault="00EE373F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EA11EF">
              <w:t>/</w:t>
            </w:r>
            <w:r w:rsidR="002B03E3">
              <w:t>1</w:t>
            </w:r>
            <w:r w:rsidR="00BC782B">
              <w:t>1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CD0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58FBBDA2" w:rsidR="005C5269" w:rsidRDefault="005C5269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CA6D24F" w:rsidR="001E41F3" w:rsidRDefault="001E41F3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6DEEE1A" w:rsidR="001E41F3" w:rsidRDefault="001E41F3" w:rsidP="002361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19D3A139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DCD15C" w14:textId="5AB2CFE1" w:rsidR="0023619A" w:rsidRPr="0032267B" w:rsidRDefault="0032267B" w:rsidP="0023619A">
      <w:r w:rsidRPr="0032267B">
        <w:t xml:space="preserve">See </w:t>
      </w:r>
      <w:r>
        <w:t>config</w:t>
      </w:r>
      <w:r w:rsidR="00860A07">
        <w:t>uration files</w:t>
      </w:r>
      <w:r>
        <w:t xml:space="preserve"> </w:t>
      </w:r>
      <w:r w:rsidR="00860A07">
        <w:t xml:space="preserve">attached </w:t>
      </w:r>
      <w:r>
        <w:t xml:space="preserve">to this contribution. </w:t>
      </w:r>
    </w:p>
    <w:sectPr w:rsidR="0023619A" w:rsidRPr="0032267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D5C41" w14:textId="77777777" w:rsidR="00421380" w:rsidRDefault="00421380">
      <w:r>
        <w:separator/>
      </w:r>
    </w:p>
  </w:endnote>
  <w:endnote w:type="continuationSeparator" w:id="0">
    <w:p w14:paraId="4753FE06" w14:textId="77777777" w:rsidR="00421380" w:rsidRDefault="00421380">
      <w:r>
        <w:continuationSeparator/>
      </w:r>
    </w:p>
  </w:endnote>
  <w:endnote w:type="continuationNotice" w:id="1">
    <w:p w14:paraId="020CDC93" w14:textId="77777777" w:rsidR="00421380" w:rsidRDefault="004213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71160" w14:textId="77777777" w:rsidR="00421380" w:rsidRDefault="00421380">
      <w:r>
        <w:separator/>
      </w:r>
    </w:p>
  </w:footnote>
  <w:footnote w:type="continuationSeparator" w:id="0">
    <w:p w14:paraId="755C3592" w14:textId="77777777" w:rsidR="00421380" w:rsidRDefault="00421380">
      <w:r>
        <w:continuationSeparator/>
      </w:r>
    </w:p>
  </w:footnote>
  <w:footnote w:type="continuationNotice" w:id="1">
    <w:p w14:paraId="6602299D" w14:textId="77777777" w:rsidR="00421380" w:rsidRDefault="004213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5"/>
  </w:num>
  <w:num w:numId="3">
    <w:abstractNumId w:val="18"/>
  </w:num>
  <w:num w:numId="4">
    <w:abstractNumId w:val="50"/>
  </w:num>
  <w:num w:numId="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47"/>
  </w:num>
  <w:num w:numId="8">
    <w:abstractNumId w:val="36"/>
  </w:num>
  <w:num w:numId="9">
    <w:abstractNumId w:val="15"/>
  </w:num>
  <w:num w:numId="10">
    <w:abstractNumId w:val="6"/>
  </w:num>
  <w:num w:numId="11">
    <w:abstractNumId w:val="20"/>
  </w:num>
  <w:num w:numId="12">
    <w:abstractNumId w:val="32"/>
  </w:num>
  <w:num w:numId="13">
    <w:abstractNumId w:val="58"/>
  </w:num>
  <w:num w:numId="14">
    <w:abstractNumId w:val="35"/>
  </w:num>
  <w:num w:numId="15">
    <w:abstractNumId w:val="57"/>
  </w:num>
  <w:num w:numId="16">
    <w:abstractNumId w:val="34"/>
  </w:num>
  <w:num w:numId="17">
    <w:abstractNumId w:val="22"/>
  </w:num>
  <w:num w:numId="18">
    <w:abstractNumId w:val="13"/>
  </w:num>
  <w:num w:numId="19">
    <w:abstractNumId w:val="42"/>
  </w:num>
  <w:num w:numId="20">
    <w:abstractNumId w:val="10"/>
  </w:num>
  <w:num w:numId="21">
    <w:abstractNumId w:val="45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3"/>
  </w:num>
  <w:num w:numId="30">
    <w:abstractNumId w:val="38"/>
  </w:num>
  <w:num w:numId="31">
    <w:abstractNumId w:val="5"/>
  </w:num>
  <w:num w:numId="32">
    <w:abstractNumId w:val="54"/>
  </w:num>
  <w:num w:numId="33">
    <w:abstractNumId w:val="30"/>
  </w:num>
  <w:num w:numId="34">
    <w:abstractNumId w:val="0"/>
  </w:num>
  <w:num w:numId="35">
    <w:abstractNumId w:val="48"/>
  </w:num>
  <w:num w:numId="36">
    <w:abstractNumId w:val="28"/>
  </w:num>
  <w:num w:numId="37">
    <w:abstractNumId w:val="49"/>
  </w:num>
  <w:num w:numId="38">
    <w:abstractNumId w:val="4"/>
  </w:num>
  <w:num w:numId="39">
    <w:abstractNumId w:val="41"/>
  </w:num>
  <w:num w:numId="40">
    <w:abstractNumId w:val="37"/>
  </w:num>
  <w:num w:numId="41">
    <w:abstractNumId w:val="21"/>
  </w:num>
  <w:num w:numId="42">
    <w:abstractNumId w:val="26"/>
  </w:num>
  <w:num w:numId="43">
    <w:abstractNumId w:val="19"/>
  </w:num>
  <w:num w:numId="44">
    <w:abstractNumId w:val="51"/>
  </w:num>
  <w:num w:numId="45">
    <w:abstractNumId w:val="59"/>
  </w:num>
  <w:num w:numId="46">
    <w:abstractNumId w:val="25"/>
  </w:num>
  <w:num w:numId="47">
    <w:abstractNumId w:val="3"/>
  </w:num>
  <w:num w:numId="48">
    <w:abstractNumId w:val="44"/>
  </w:num>
  <w:num w:numId="49">
    <w:abstractNumId w:val="12"/>
  </w:num>
  <w:num w:numId="50">
    <w:abstractNumId w:val="14"/>
  </w:num>
  <w:num w:numId="51">
    <w:abstractNumId w:val="52"/>
  </w:num>
  <w:num w:numId="52">
    <w:abstractNumId w:val="29"/>
  </w:num>
  <w:num w:numId="53">
    <w:abstractNumId w:val="43"/>
  </w:num>
  <w:num w:numId="54">
    <w:abstractNumId w:val="46"/>
  </w:num>
  <w:num w:numId="55">
    <w:abstractNumId w:val="40"/>
  </w:num>
  <w:num w:numId="56">
    <w:abstractNumId w:val="33"/>
  </w:num>
  <w:num w:numId="57">
    <w:abstractNumId w:val="27"/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1"/>
  </w:num>
  <w:num w:numId="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200087"/>
    <w:rsid w:val="00207071"/>
    <w:rsid w:val="00216434"/>
    <w:rsid w:val="002177A9"/>
    <w:rsid w:val="00232A57"/>
    <w:rsid w:val="00234A79"/>
    <w:rsid w:val="00235E0B"/>
    <w:rsid w:val="0023619A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6518"/>
    <w:rsid w:val="00296788"/>
    <w:rsid w:val="002A3F0C"/>
    <w:rsid w:val="002A4757"/>
    <w:rsid w:val="002A50A1"/>
    <w:rsid w:val="002A50EB"/>
    <w:rsid w:val="002A6398"/>
    <w:rsid w:val="002B03E3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267B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1380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683C"/>
    <w:rsid w:val="00477415"/>
    <w:rsid w:val="00482C30"/>
    <w:rsid w:val="00483802"/>
    <w:rsid w:val="004863AA"/>
    <w:rsid w:val="004864E0"/>
    <w:rsid w:val="00487776"/>
    <w:rsid w:val="00487EC9"/>
    <w:rsid w:val="004909D7"/>
    <w:rsid w:val="0049364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474AC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20F"/>
    <w:rsid w:val="006E68E4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A07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47077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13D6"/>
    <w:rsid w:val="00AC4C1E"/>
    <w:rsid w:val="00AC52C0"/>
    <w:rsid w:val="00AC5820"/>
    <w:rsid w:val="00AC6B51"/>
    <w:rsid w:val="00AD1A9A"/>
    <w:rsid w:val="00AD1CD8"/>
    <w:rsid w:val="00AD547F"/>
    <w:rsid w:val="00AE22C2"/>
    <w:rsid w:val="00AF2FF7"/>
    <w:rsid w:val="00B058DD"/>
    <w:rsid w:val="00B112E1"/>
    <w:rsid w:val="00B1326F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49F7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C782B"/>
    <w:rsid w:val="00BD096C"/>
    <w:rsid w:val="00BD0FDA"/>
    <w:rsid w:val="00BD279D"/>
    <w:rsid w:val="00BD6BB8"/>
    <w:rsid w:val="00BE2D0C"/>
    <w:rsid w:val="00BF0430"/>
    <w:rsid w:val="00BF0547"/>
    <w:rsid w:val="00BF148D"/>
    <w:rsid w:val="00BF1537"/>
    <w:rsid w:val="00C0196A"/>
    <w:rsid w:val="00C01FFE"/>
    <w:rsid w:val="00C0690D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00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175BE"/>
    <w:rsid w:val="00D24991"/>
    <w:rsid w:val="00D27CFE"/>
    <w:rsid w:val="00D32A3F"/>
    <w:rsid w:val="00D36F95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E5923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373F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10F7"/>
    <w:rsid w:val="00F22DAA"/>
    <w:rsid w:val="00F23D4C"/>
    <w:rsid w:val="00F25D98"/>
    <w:rsid w:val="00F300FB"/>
    <w:rsid w:val="00F328A4"/>
    <w:rsid w:val="00F33115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134A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199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8</cp:revision>
  <cp:lastPrinted>1900-01-01T05:00:00Z</cp:lastPrinted>
  <dcterms:created xsi:type="dcterms:W3CDTF">2021-11-14T19:02:00Z</dcterms:created>
  <dcterms:modified xsi:type="dcterms:W3CDTF">2021-11-14T19:05:00Z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